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E604E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E604E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8100F">
        <w:rPr>
          <w:rFonts w:ascii="Corbel" w:hAnsi="Corbel"/>
          <w:b/>
          <w:smallCaps/>
          <w:sz w:val="24"/>
          <w:szCs w:val="24"/>
        </w:rPr>
        <w:t xml:space="preserve"> </w:t>
      </w:r>
      <w:r w:rsidR="00042DBE">
        <w:rPr>
          <w:rFonts w:ascii="Corbel" w:hAnsi="Corbel"/>
          <w:i/>
          <w:smallCaps/>
          <w:sz w:val="24"/>
          <w:szCs w:val="24"/>
        </w:rPr>
        <w:t>202</w:t>
      </w:r>
      <w:r w:rsidR="00361083">
        <w:rPr>
          <w:rFonts w:ascii="Corbel" w:hAnsi="Corbel"/>
          <w:i/>
          <w:smallCaps/>
          <w:sz w:val="24"/>
          <w:szCs w:val="24"/>
        </w:rPr>
        <w:t>5</w:t>
      </w:r>
      <w:r w:rsidR="00042DBE">
        <w:rPr>
          <w:rFonts w:ascii="Corbel" w:hAnsi="Corbel"/>
          <w:i/>
          <w:smallCaps/>
          <w:sz w:val="24"/>
          <w:szCs w:val="24"/>
        </w:rPr>
        <w:t>-202</w:t>
      </w:r>
      <w:r w:rsidR="00361083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58100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E3B46">
        <w:rPr>
          <w:rFonts w:ascii="Corbel" w:hAnsi="Corbel"/>
          <w:sz w:val="20"/>
          <w:szCs w:val="20"/>
        </w:rPr>
        <w:t>202</w:t>
      </w:r>
      <w:r w:rsidR="00E604E9">
        <w:rPr>
          <w:rFonts w:ascii="Corbel" w:hAnsi="Corbel"/>
          <w:sz w:val="20"/>
          <w:szCs w:val="20"/>
        </w:rPr>
        <w:t>6</w:t>
      </w:r>
      <w:r w:rsidR="000E3B46">
        <w:rPr>
          <w:rFonts w:ascii="Corbel" w:hAnsi="Corbel"/>
          <w:sz w:val="20"/>
          <w:szCs w:val="20"/>
        </w:rPr>
        <w:t>/202</w:t>
      </w:r>
      <w:r w:rsidR="00E604E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604E9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Antropologiczne podstawy komunikacji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C076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604E9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604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D173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7376">
              <w:rPr>
                <w:rFonts w:ascii="Corbel" w:hAnsi="Corbel"/>
                <w:b w:val="0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="001E6872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190D5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687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969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0E3B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</w:t>
            </w:r>
            <w:r w:rsidR="000E3B46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E604E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Pr="000012A3" w:rsidRDefault="00687F67" w:rsidP="00687F67">
      <w:pPr>
        <w:rPr>
          <w:bCs/>
        </w:rPr>
      </w:pPr>
      <w:r w:rsidRPr="000012A3">
        <w:rPr>
          <w:bCs/>
        </w:rPr>
        <w:t xml:space="preserve">Zaliczenie </w:t>
      </w:r>
      <w:r w:rsidR="00190D56" w:rsidRPr="000012A3">
        <w:rPr>
          <w:bCs/>
        </w:rPr>
        <w:t>z</w:t>
      </w:r>
      <w:r w:rsidRPr="000012A3">
        <w:rPr>
          <w:bCs/>
        </w:rPr>
        <w:t xml:space="preserve"> ocen</w:t>
      </w:r>
      <w:r w:rsidR="00190D56" w:rsidRPr="000012A3">
        <w:rPr>
          <w:bCs/>
        </w:rPr>
        <w:t>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7F67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87F67">
              <w:rPr>
                <w:rFonts w:ascii="Corbel" w:hAnsi="Corbel"/>
              </w:rPr>
              <w:t>Z uwagi na interdyscyplinarny charakter przedmiotu wymagana jest znajomość zagadnień i instrumentarium pojęciowego z zakresu podstaw socjologii, pedagogiki ogólnej, wstępu do nauki o komunikowaniu oraz komunikacji interpersonalnej.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antropologicznych podstaw komunikacji, zapoznanie ich z głównym instrumentarium pojęciowym antropologii (w tym: antropologii lingwistycznej i kultury)</w:t>
            </w:r>
          </w:p>
        </w:tc>
      </w:tr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F639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bCs/>
                <w:kern w:val="36"/>
                <w:sz w:val="24"/>
                <w:szCs w:val="24"/>
              </w:rPr>
              <w:t>Wskazanie na język i jego znaczenia dla kultury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 xml:space="preserve"> oraz ukazanie </w:t>
            </w:r>
            <w:r w:rsidRPr="00E604E9">
              <w:rPr>
                <w:rFonts w:ascii="Corbel" w:eastAsia="Calibri" w:hAnsi="Corbel" w:cs="ArialMT"/>
                <w:b w:val="0"/>
                <w:sz w:val="24"/>
                <w:szCs w:val="24"/>
              </w:rPr>
              <w:t>kulturow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 xml:space="preserve">ych </w:t>
            </w:r>
            <w:r w:rsidRPr="00E604E9">
              <w:rPr>
                <w:rFonts w:ascii="Corbel" w:eastAsia="Calibri" w:hAnsi="Corbel" w:cs="ArialMT"/>
                <w:b w:val="0"/>
                <w:sz w:val="24"/>
                <w:szCs w:val="24"/>
              </w:rPr>
              <w:t>uwarunkowa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>ń</w:t>
            </w:r>
            <w:r w:rsidRPr="00E604E9">
              <w:rPr>
                <w:rFonts w:ascii="Corbel" w:hAnsi="Corbel" w:cs="Arial"/>
                <w:b w:val="0"/>
                <w:sz w:val="24"/>
                <w:szCs w:val="24"/>
              </w:rPr>
              <w:t>komunikacji werbalnej i niewerbalnej</w:t>
            </w:r>
          </w:p>
        </w:tc>
      </w:tr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85747A" w:rsidP="00687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87F67" w:rsidRPr="00E604E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6E57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E604E9">
              <w:rPr>
                <w:rFonts w:ascii="Corbel" w:hAnsi="Corbel" w:cs="Calibri"/>
                <w:sz w:val="24"/>
                <w:szCs w:val="24"/>
              </w:rPr>
              <w:t>Wskazanie na r</w:t>
            </w:r>
            <w:r w:rsidRPr="00E604E9">
              <w:rPr>
                <w:rFonts w:ascii="Corbel" w:hAnsi="Corbel"/>
                <w:bCs/>
                <w:kern w:val="36"/>
                <w:sz w:val="24"/>
                <w:szCs w:val="24"/>
              </w:rPr>
              <w:t>olę kultury i zjawisk kulturowych w procesach komunikowania się</w:t>
            </w:r>
            <w:r w:rsidR="006E570D" w:rsidRPr="00E604E9">
              <w:rPr>
                <w:rFonts w:ascii="Corbel" w:hAnsi="Corbel"/>
                <w:bCs/>
                <w:kern w:val="36"/>
                <w:sz w:val="24"/>
                <w:szCs w:val="24"/>
              </w:rPr>
              <w:t xml:space="preserve"> oraz nowych wyzwań antropologii komunikacji wobec społecznego kontekstu nowych technologii komunikacyjnych</w:t>
            </w:r>
          </w:p>
        </w:tc>
      </w:tr>
    </w:tbl>
    <w:p w:rsidR="0085747A" w:rsidRPr="00E604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604E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604E9">
        <w:rPr>
          <w:rFonts w:ascii="Corbel" w:hAnsi="Corbel"/>
          <w:b/>
          <w:sz w:val="24"/>
          <w:szCs w:val="24"/>
        </w:rPr>
        <w:t xml:space="preserve">3.2 </w:t>
      </w:r>
      <w:r w:rsidR="001D7B54" w:rsidRPr="00E604E9">
        <w:rPr>
          <w:rFonts w:ascii="Corbel" w:hAnsi="Corbel"/>
          <w:b/>
          <w:sz w:val="24"/>
          <w:szCs w:val="24"/>
        </w:rPr>
        <w:t xml:space="preserve">Efekty </w:t>
      </w:r>
      <w:r w:rsidR="00C05F44" w:rsidRPr="00E604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604E9">
        <w:rPr>
          <w:rFonts w:ascii="Corbel" w:hAnsi="Corbel"/>
          <w:b/>
          <w:sz w:val="24"/>
          <w:szCs w:val="24"/>
        </w:rPr>
        <w:t>dla przedmiotu</w:t>
      </w:r>
    </w:p>
    <w:p w:rsidR="001D7B54" w:rsidRPr="00E604E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E604E9" w:rsidTr="0071620A">
        <w:tc>
          <w:tcPr>
            <w:tcW w:w="1701" w:type="dxa"/>
            <w:vAlign w:val="center"/>
          </w:tcPr>
          <w:p w:rsidR="0085747A" w:rsidRPr="00E604E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604E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604E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E604E9" w:rsidRDefault="0085747A" w:rsidP="00893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604E9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bookmarkStart w:id="0" w:name="_GoBack"/>
            <w:bookmarkEnd w:id="0"/>
          </w:p>
        </w:tc>
        <w:tc>
          <w:tcPr>
            <w:tcW w:w="1873" w:type="dxa"/>
            <w:vAlign w:val="center"/>
          </w:tcPr>
          <w:p w:rsidR="0085747A" w:rsidRPr="00E604E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604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E604E9" w:rsidTr="005E6E85">
        <w:tc>
          <w:tcPr>
            <w:tcW w:w="1701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604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E604E9" w:rsidRDefault="00D31823" w:rsidP="00D3182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Scharakteryzuje podstawowe zagadnienia z zakresu antropologii biologicznej, filozoficznej, </w:t>
            </w:r>
            <w:r w:rsidR="00190D56" w:rsidRPr="00E604E9">
              <w:rPr>
                <w:rFonts w:ascii="Corbel" w:hAnsi="Corbel"/>
                <w:sz w:val="24"/>
                <w:szCs w:val="24"/>
              </w:rPr>
              <w:t>społecznej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i kulturowej stanowiące podstawy antropologii komunikacji i komunikacji społecznej </w:t>
            </w:r>
          </w:p>
        </w:tc>
        <w:tc>
          <w:tcPr>
            <w:tcW w:w="1873" w:type="dxa"/>
          </w:tcPr>
          <w:p w:rsidR="0085747A" w:rsidRPr="00E604E9" w:rsidRDefault="007D279B" w:rsidP="00EC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85747A" w:rsidRPr="00E604E9" w:rsidTr="004A57CA">
        <w:tc>
          <w:tcPr>
            <w:tcW w:w="1701" w:type="dxa"/>
            <w:shd w:val="clear" w:color="auto" w:fill="auto"/>
          </w:tcPr>
          <w:p w:rsidR="0085747A" w:rsidRPr="00E604E9" w:rsidRDefault="0085747A" w:rsidP="004A57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auto"/>
          </w:tcPr>
          <w:p w:rsidR="0085747A" w:rsidRPr="00E604E9" w:rsidRDefault="00190D56" w:rsidP="004A57C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S</w:t>
            </w:r>
            <w:r w:rsidR="004A57CA" w:rsidRPr="00E604E9">
              <w:rPr>
                <w:rFonts w:ascii="Corbel" w:hAnsi="Corbel"/>
                <w:sz w:val="24"/>
                <w:szCs w:val="24"/>
              </w:rPr>
              <w:t>charakteryzuje rodzaje struktur społecznych i instytucji życia społecznego oraz zachodzące między nimi relacje istotne z punktu widzenia kulturowych wzorów komunikacji społecznej i związaną z tym koniecznością edukacji w zakresie poznania zasad i znaczenia skutecznej komunikacji werbalnej i niewerbalnej dla budowania relacji z innymi</w:t>
            </w:r>
          </w:p>
        </w:tc>
        <w:tc>
          <w:tcPr>
            <w:tcW w:w="1873" w:type="dxa"/>
            <w:shd w:val="clear" w:color="auto" w:fill="auto"/>
          </w:tcPr>
          <w:p w:rsidR="0085747A" w:rsidRPr="00E604E9" w:rsidRDefault="007D279B" w:rsidP="00EC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85747A" w:rsidRPr="00E604E9" w:rsidTr="005E6E85">
        <w:tc>
          <w:tcPr>
            <w:tcW w:w="1701" w:type="dxa"/>
          </w:tcPr>
          <w:p w:rsidR="0085747A" w:rsidRPr="00E604E9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E604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604E9" w:rsidRDefault="00D31823" w:rsidP="006A0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Scharakteryzuje podstawowe teorie i mechanizmy dotyczące procesu komunikowania interpersonalnego oraz antropologiczne czynniki determinujące ich przebieg</w:t>
            </w:r>
          </w:p>
        </w:tc>
        <w:tc>
          <w:tcPr>
            <w:tcW w:w="1873" w:type="dxa"/>
          </w:tcPr>
          <w:p w:rsidR="0085747A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7D279B" w:rsidRPr="00E604E9" w:rsidTr="008B41F0">
        <w:tc>
          <w:tcPr>
            <w:tcW w:w="1701" w:type="dxa"/>
            <w:shd w:val="clear" w:color="auto" w:fill="auto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shd w:val="clear" w:color="auto" w:fill="auto"/>
          </w:tcPr>
          <w:p w:rsidR="007D279B" w:rsidRPr="00E604E9" w:rsidRDefault="00190D56" w:rsidP="008B4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W</w:t>
            </w:r>
            <w:r w:rsidR="008B41F0" w:rsidRPr="00E604E9">
              <w:rPr>
                <w:rFonts w:ascii="Corbel" w:hAnsi="Corbel"/>
                <w:sz w:val="24"/>
                <w:szCs w:val="24"/>
              </w:rPr>
              <w:t xml:space="preserve">ykorzysta zdobytą wiedzę z zakresu kulturowych wzorców komunikacji społecznej w celu zaprojektowania odpowiednich działań na rzecz przystosowania jednostki do oczekiwanych zasad jej funkcjonowania w środowisku wielokulturowym </w:t>
            </w:r>
          </w:p>
        </w:tc>
        <w:tc>
          <w:tcPr>
            <w:tcW w:w="1873" w:type="dxa"/>
            <w:shd w:val="clear" w:color="auto" w:fill="auto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7D279B" w:rsidRPr="00E604E9" w:rsidRDefault="007771AF" w:rsidP="007771AF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Wykorzysta wiedzę teoretyczną z zakresu antropologicznych podstaw komunikacji oraz powiązanych z nią dyscyplin i dziedzin naukowych w celu analizy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 xml:space="preserve">i interpretacji różnych aspektów komunikacji w kontekście procesów kulturowych, społecznych, medialnych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>i edukacyjnych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7D279B" w:rsidRPr="00E604E9" w:rsidRDefault="00E81DC9" w:rsidP="006A073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Uświadomi sobie konieczność podnoszenia swojej wiedzy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 xml:space="preserve">i umiejętności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 xml:space="preserve">rozumienia zasad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oddziaływania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 xml:space="preserve">wzorów kulturowych oraz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mediów na człowieka, społeczeństwo, </w:t>
            </w:r>
            <w:r w:rsidRPr="00E604E9">
              <w:rPr>
                <w:rFonts w:ascii="Corbel" w:hAnsi="Corbel"/>
                <w:sz w:val="24"/>
                <w:szCs w:val="24"/>
              </w:rPr>
              <w:lastRenderedPageBreak/>
              <w:t xml:space="preserve">kulturę i proces edukacji 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lastRenderedPageBreak/>
              <w:t>K_K01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7771AF" w:rsidRPr="00E604E9" w:rsidRDefault="00190D56" w:rsidP="006A073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Uzasadni</w:t>
            </w:r>
            <w:r w:rsidR="00543A31" w:rsidRPr="00E604E9">
              <w:rPr>
                <w:rFonts w:ascii="Corbel" w:hAnsi="Corbel"/>
                <w:sz w:val="24"/>
                <w:szCs w:val="24"/>
              </w:rPr>
              <w:t xml:space="preserve"> konieczność ciągłego doskonalenia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>umiejętności w zakresie komunikacji, tak werbalnej, jak i niewerbalnej, w kontekście budowania właściwych interakcji w swoim środowisku społecznym i zawodowym związanym z edukacją i pracą pedagoga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Pr="00E604E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604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604E9">
        <w:rPr>
          <w:rFonts w:ascii="Corbel" w:hAnsi="Corbel"/>
          <w:b/>
          <w:sz w:val="24"/>
          <w:szCs w:val="24"/>
        </w:rPr>
        <w:t>3.3</w:t>
      </w:r>
      <w:r w:rsidR="0085747A" w:rsidRPr="00E604E9">
        <w:rPr>
          <w:rFonts w:ascii="Corbel" w:hAnsi="Corbel"/>
          <w:b/>
          <w:sz w:val="24"/>
          <w:szCs w:val="24"/>
        </w:rPr>
        <w:t>T</w:t>
      </w:r>
      <w:r w:rsidR="001D7B54" w:rsidRPr="00E604E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604E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604E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604E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E604E9" w:rsidTr="00923D7D">
        <w:tc>
          <w:tcPr>
            <w:tcW w:w="9639" w:type="dxa"/>
          </w:tcPr>
          <w:p w:rsidR="0085747A" w:rsidRPr="00E604E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A303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Istota antropologii i jej dziedziny. Podstawy antropologii komunikacji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Systemy symboliczne. Język i jego znaczenie dla kultury. Hipoteza Sapira - Whorfa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Istota słowa i gestu – zasady i znaczenie skutecznej komunikacji werbalnej i niewerbalnej dla budowania relacji z innymi. Komunikacja niewerbalna: uwarunkowania kulturowe  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Rola kultury i zjawisk kulturowych w procesach komunikowania się. </w:t>
            </w:r>
            <w:r w:rsidRPr="00E604E9">
              <w:rPr>
                <w:rFonts w:ascii="Corbel" w:hAnsi="Corbel"/>
                <w:bCs/>
                <w:sz w:val="24"/>
                <w:szCs w:val="24"/>
              </w:rPr>
              <w:t>Rola frazeologizmów w badaniu językowego obrazu świata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Antropologia komunikacji wobec społecznego kontekstu nowych technologii komunikacyjnych (</w:t>
            </w:r>
            <w:r w:rsidRPr="00E604E9">
              <w:rPr>
                <w:rFonts w:ascii="Corbel" w:eastAsia="MyriadPro-Regular" w:hAnsi="Corbel"/>
                <w:sz w:val="24"/>
                <w:szCs w:val="24"/>
              </w:rPr>
              <w:t>nowe media, nowy typ komunikacji i nowy teren badań – cyberprzestrzeń)</w:t>
            </w:r>
          </w:p>
        </w:tc>
      </w:tr>
    </w:tbl>
    <w:p w:rsidR="0085747A" w:rsidRPr="00E604E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604E9" w:rsidRDefault="007D279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604E9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46615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615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A018F"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46615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61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661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6A073E">
        <w:tc>
          <w:tcPr>
            <w:tcW w:w="1985" w:type="dxa"/>
            <w:shd w:val="clear" w:color="auto" w:fill="FFFFFF" w:themeFill="background1"/>
          </w:tcPr>
          <w:p w:rsidR="0085747A" w:rsidRPr="00466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0C1643" w:rsidRPr="0046615D">
              <w:rPr>
                <w:rFonts w:ascii="Corbel" w:hAnsi="Corbel"/>
                <w:lang w:eastAsia="pl-PL"/>
              </w:rPr>
              <w:t>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85747A" w:rsidRPr="009C54AE" w:rsidTr="004A57CA">
        <w:tc>
          <w:tcPr>
            <w:tcW w:w="1985" w:type="dxa"/>
            <w:shd w:val="clear" w:color="auto" w:fill="auto"/>
          </w:tcPr>
          <w:p w:rsidR="0085747A" w:rsidRPr="00466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auto"/>
          </w:tcPr>
          <w:p w:rsidR="0085747A" w:rsidRPr="0046615D" w:rsidRDefault="00882D5E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 xml:space="preserve">Kolokwium; </w:t>
            </w:r>
            <w:r w:rsidR="007D279B" w:rsidRPr="0046615D">
              <w:rPr>
                <w:rFonts w:ascii="Corbel" w:hAnsi="Corbel"/>
                <w:lang w:eastAsia="pl-PL"/>
              </w:rPr>
              <w:t>dyskusja w trakcie zaliczenia lektur</w:t>
            </w:r>
          </w:p>
        </w:tc>
        <w:tc>
          <w:tcPr>
            <w:tcW w:w="2126" w:type="dxa"/>
            <w:shd w:val="clear" w:color="auto" w:fill="auto"/>
          </w:tcPr>
          <w:p w:rsidR="0085747A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0C1643" w:rsidRPr="0046615D">
              <w:rPr>
                <w:rFonts w:ascii="Corbel" w:hAnsi="Corbel"/>
                <w:lang w:eastAsia="pl-PL"/>
              </w:rPr>
              <w:t>olokwium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8B41F0">
        <w:tc>
          <w:tcPr>
            <w:tcW w:w="1985" w:type="dxa"/>
            <w:shd w:val="clear" w:color="auto" w:fill="auto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shd w:val="clear" w:color="auto" w:fill="auto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>rótkie opracowanie działań edukacyjnych dla środowiska wielokulturowego</w:t>
            </w:r>
            <w:r w:rsidR="00882D5E" w:rsidRPr="0046615D">
              <w:rPr>
                <w:rFonts w:ascii="Corbel" w:hAnsi="Corbel"/>
                <w:lang w:eastAsia="pl-PL"/>
              </w:rPr>
              <w:t>; dyskusja w trakcie zaliczenia lektur;</w:t>
            </w:r>
          </w:p>
        </w:tc>
        <w:tc>
          <w:tcPr>
            <w:tcW w:w="2126" w:type="dxa"/>
            <w:shd w:val="clear" w:color="auto" w:fill="auto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>rótka praca pisemna na temat wpływu mediów i procesów kulturowych na komunikację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 xml:space="preserve">rótka pisemna refleksja na temat rozwoju zawodowego i potrzeby kształcenia się w kontekście rozumienia zasad oddziaływania wzorów kulturowych oraz mediów na </w:t>
            </w:r>
            <w:r w:rsidR="001A018F" w:rsidRPr="0046615D">
              <w:rPr>
                <w:rFonts w:ascii="Corbel" w:hAnsi="Corbel"/>
                <w:lang w:eastAsia="pl-PL"/>
              </w:rPr>
              <w:lastRenderedPageBreak/>
              <w:t>człowieka i kulturę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lastRenderedPageBreak/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lastRenderedPageBreak/>
              <w:t>EK_07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Cs/>
                <w:szCs w:val="24"/>
              </w:rPr>
            </w:pPr>
            <w:r w:rsidRPr="0046615D">
              <w:rPr>
                <w:rFonts w:ascii="Corbel" w:hAnsi="Corbel"/>
                <w:bCs/>
                <w:szCs w:val="24"/>
              </w:rPr>
              <w:t>S</w:t>
            </w:r>
            <w:r w:rsidR="00882D5E" w:rsidRPr="0046615D">
              <w:rPr>
                <w:rFonts w:ascii="Corbel" w:hAnsi="Corbel"/>
                <w:bCs/>
                <w:szCs w:val="24"/>
              </w:rPr>
              <w:t>tworzenie indywidualnego planu rozwoju komunikacji - opracowanie krótkiej strategii, która pomoże jednostce w rozwijaniu jej umiejętności komunikacyjnych, zarówno werbalnych, jak i niewerbalnych.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46615D" w:rsidRDefault="007D279B" w:rsidP="000C1643">
            <w:pPr>
              <w:jc w:val="both"/>
              <w:rPr>
                <w:rFonts w:ascii="Corbel" w:hAnsi="Corbel" w:cstheme="minorHAnsi"/>
                <w:b/>
                <w:smallCaps/>
                <w:sz w:val="24"/>
                <w:szCs w:val="24"/>
              </w:rPr>
            </w:pP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Przedmiot kończy się zaliczeniem 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>z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 ocen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>ą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. Aby je uzyskać należy </w:t>
            </w:r>
            <w:r w:rsidR="0072703F" w:rsidRPr="0046615D">
              <w:rPr>
                <w:rFonts w:ascii="Corbel" w:hAnsi="Corbel" w:cstheme="minorHAnsi"/>
                <w:sz w:val="24"/>
                <w:szCs w:val="24"/>
              </w:rPr>
              <w:t>u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>czestniczyć w zajęciach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zaliczyć 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>1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 lektur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>ę oraz przygotować 4 krótkie prace pisemne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 xml:space="preserve">Ponadto każdy student zobligowany jest do pozytywnego zaliczenia kolokwium semestralnego. 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>Wypełnienie tego kryteriów skutkuje otrzymaniem końcowego zaliczenia.</w:t>
            </w:r>
            <w:r w:rsidR="003A599B" w:rsidRPr="0046615D">
              <w:rPr>
                <w:rFonts w:ascii="Corbel" w:hAnsi="Corbel"/>
                <w:sz w:val="24"/>
                <w:szCs w:val="24"/>
              </w:rPr>
              <w:t>Punkty uzyskane za kolokwium są przeliczane na procenty, którym odpowiadają oceny - do 50% - niedostateczny, - 51% - 60% - dostateczny, - 61% - 70% - dostateczny plus, - 71% - 80% - dobry, - 81% - 90% - dobry plus, - 91% - 100% -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DD6608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C61DC5" w:rsidP="004002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DD6608" w:rsidP="008F22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udział w konsultacjach</w:t>
            </w:r>
          </w:p>
        </w:tc>
        <w:tc>
          <w:tcPr>
            <w:tcW w:w="4677" w:type="dxa"/>
          </w:tcPr>
          <w:p w:rsidR="00C61DC5" w:rsidRPr="00DC2378" w:rsidRDefault="00E73F82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6608" w:rsidRPr="009C54AE" w:rsidTr="00CB795D">
        <w:trPr>
          <w:trHeight w:val="1758"/>
        </w:trPr>
        <w:tc>
          <w:tcPr>
            <w:tcW w:w="4962" w:type="dxa"/>
          </w:tcPr>
          <w:p w:rsidR="00DD6608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:</w:t>
            </w:r>
          </w:p>
          <w:p w:rsidR="00DD6608" w:rsidRPr="009C54AE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przeczytanie obowiązkowej lektury, przygotowanie prac pisemnych</w:t>
            </w:r>
          </w:p>
          <w:p w:rsidR="00DD6608" w:rsidRPr="009C54AE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</w:tc>
        <w:tc>
          <w:tcPr>
            <w:tcW w:w="4677" w:type="dxa"/>
          </w:tcPr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C2378">
              <w:rPr>
                <w:rFonts w:ascii="Corbel" w:hAnsi="Corbel"/>
              </w:rPr>
              <w:t>20</w:t>
            </w: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DC2378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DC2378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536"/>
      </w:tblGrid>
      <w:tr w:rsidR="0085747A" w:rsidRPr="009C54AE" w:rsidTr="00DC237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DC237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R="0085747A" w:rsidRPr="009C54AE" w:rsidTr="00DC2378">
        <w:trPr>
          <w:trHeight w:val="397"/>
        </w:trPr>
        <w:tc>
          <w:tcPr>
            <w:tcW w:w="8080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2703F" w:rsidRPr="00E604E9" w:rsidRDefault="007270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E597E" w:rsidRPr="00E604E9" w:rsidRDefault="004E597E" w:rsidP="0072703F">
            <w:pPr>
              <w:pStyle w:val="Akapitzlist"/>
              <w:numPr>
                <w:ilvl w:val="0"/>
                <w:numId w:val="3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Brocki M. (2012)</w:t>
            </w:r>
            <w:r w:rsidR="00E73F82" w:rsidRPr="00E604E9">
              <w:rPr>
                <w:rFonts w:ascii="Corbel" w:hAnsi="Corbel"/>
                <w:sz w:val="24"/>
                <w:szCs w:val="24"/>
              </w:rPr>
              <w:t>,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Antropologia komunikacji wobec społecznego kontekstu nowych technologii komunikacyjnych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„Prace z Antropologii Komunikacji </w:t>
            </w:r>
            <w:r w:rsidRPr="00E604E9">
              <w:rPr>
                <w:rFonts w:ascii="Corbel" w:hAnsi="Corbel"/>
                <w:sz w:val="24"/>
                <w:szCs w:val="24"/>
              </w:rPr>
              <w:lastRenderedPageBreak/>
              <w:t>i Epistemologii Społecznej. Via Communicandi", B. Sierocka (red.), Wrocław, s. 21-33.</w:t>
            </w:r>
          </w:p>
          <w:p w:rsidR="0072703F" w:rsidRPr="00E604E9" w:rsidRDefault="0072703F" w:rsidP="0072703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Kępiński A.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Twarz, ręka, </w:t>
            </w:r>
            <w:r w:rsidRPr="00E604E9">
              <w:rPr>
                <w:rFonts w:ascii="Corbel" w:hAnsi="Corbel"/>
                <w:iCs/>
                <w:sz w:val="24"/>
                <w:szCs w:val="24"/>
              </w:rPr>
              <w:t xml:space="preserve">[w:]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tekstów, </w:t>
            </w:r>
            <w:r w:rsidRPr="00E604E9">
              <w:rPr>
                <w:rFonts w:ascii="Corbel" w:hAnsi="Corbel"/>
                <w:sz w:val="24"/>
                <w:szCs w:val="24"/>
              </w:rPr>
              <w:t>red. Andrzej Mencwel. Wyd. 4, zm. i rozsz. Warszawa: Wydawnictwa Uniwersytetu Warszawskiego, cop. 2005</w:t>
            </w:r>
          </w:p>
          <w:p w:rsidR="00E243D9" w:rsidRPr="00E604E9" w:rsidRDefault="00E243D9" w:rsidP="0072703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Klimczuk A. (2013),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>Hipoteza Sapira-Whorfa - przegląd argumentów zwolenników i przeciwników</w:t>
            </w:r>
            <w:r w:rsidRPr="00E604E9">
              <w:rPr>
                <w:rFonts w:ascii="Corbel" w:hAnsi="Corbel"/>
                <w:sz w:val="24"/>
                <w:szCs w:val="24"/>
              </w:rPr>
              <w:t>, „Kultura-Społeczeństwo – Edukacja” Nr 1(3)</w:t>
            </w:r>
          </w:p>
          <w:p w:rsidR="00E243D9" w:rsidRPr="00E604E9" w:rsidRDefault="00E243D9" w:rsidP="00E73F8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Łukasik A. (</w:t>
            </w:r>
            <w:r w:rsidR="00D65088" w:rsidRPr="00E604E9">
              <w:rPr>
                <w:rFonts w:ascii="Corbel" w:hAnsi="Corbel"/>
                <w:sz w:val="24"/>
                <w:szCs w:val="24"/>
              </w:rPr>
              <w:t>2021), Język Homo sapiens: między biologią a kulturą, „Wgląd” Rok 4, nr 11</w:t>
            </w:r>
          </w:p>
          <w:p w:rsidR="00E73F82" w:rsidRPr="00E604E9" w:rsidRDefault="00B5243E" w:rsidP="00E73F82">
            <w:pPr>
              <w:pStyle w:val="Bibliografia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fldChar w:fldCharType="begin"/>
            </w:r>
            <w:r w:rsidR="00E73F82" w:rsidRPr="00E604E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E604E9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73F82" w:rsidRPr="00E604E9">
              <w:rPr>
                <w:rFonts w:ascii="Corbel" w:hAnsi="Corbel"/>
                <w:sz w:val="24"/>
                <w:szCs w:val="24"/>
              </w:rPr>
              <w:t xml:space="preserve">Rębisz S. (2024), </w:t>
            </w:r>
            <w:r w:rsidR="00E73F82" w:rsidRPr="00E604E9">
              <w:rPr>
                <w:rFonts w:ascii="Corbel" w:hAnsi="Corbel"/>
                <w:i/>
                <w:iCs/>
                <w:sz w:val="24"/>
                <w:szCs w:val="24"/>
              </w:rPr>
              <w:t>Infosfera jako wieloaspektowe środowisko informacyjne</w:t>
            </w:r>
            <w:r w:rsidR="00E73F82" w:rsidRPr="00E604E9">
              <w:rPr>
                <w:rFonts w:ascii="Corbel" w:hAnsi="Corbel"/>
                <w:sz w:val="24"/>
                <w:szCs w:val="24"/>
              </w:rPr>
              <w:t>. W M. Wojtkowiak (Red.), "Młodzież w infosferze" (T. 10, s. 11–44). Instytut Badań Edukacyjnych. https://www.ibe.edu.pl/images/AAAtomek/Tom_10_www.pdf</w:t>
            </w:r>
          </w:p>
          <w:p w:rsidR="0072703F" w:rsidRPr="00E604E9" w:rsidRDefault="00B5243E" w:rsidP="00E73F82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fldChar w:fldCharType="end"/>
            </w:r>
            <w:r w:rsidR="0072703F" w:rsidRPr="00E604E9">
              <w:rPr>
                <w:rFonts w:ascii="Corbel" w:hAnsi="Corbel"/>
                <w:sz w:val="24"/>
                <w:szCs w:val="24"/>
              </w:rPr>
              <w:t xml:space="preserve">Wiknkin Y. (2007): </w:t>
            </w:r>
            <w:r w:rsidR="0072703F" w:rsidRPr="00E604E9">
              <w:rPr>
                <w:rFonts w:ascii="Corbel" w:hAnsi="Corbel"/>
                <w:i/>
                <w:sz w:val="24"/>
                <w:szCs w:val="24"/>
              </w:rPr>
              <w:t>Antropologia komunikacji. Od teorii do badań terenowych</w:t>
            </w:r>
            <w:r w:rsidR="0072703F" w:rsidRPr="00E604E9">
              <w:rPr>
                <w:rFonts w:ascii="Corbel" w:hAnsi="Corbel"/>
                <w:sz w:val="24"/>
                <w:szCs w:val="24"/>
              </w:rPr>
              <w:t>. Wyd. Uniwersytetu Warszawskiego, Warszawa</w:t>
            </w:r>
          </w:p>
        </w:tc>
      </w:tr>
      <w:tr w:rsidR="0085747A" w:rsidRPr="009C54AE" w:rsidTr="00DC2378">
        <w:trPr>
          <w:trHeight w:val="397"/>
        </w:trPr>
        <w:tc>
          <w:tcPr>
            <w:tcW w:w="8080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E597E" w:rsidRPr="00E604E9" w:rsidRDefault="004E59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Antropologia kultury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tematy, teorie, interpretacje</w:t>
            </w:r>
            <w:r w:rsidRPr="00E604E9">
              <w:rPr>
                <w:rFonts w:ascii="Corbel" w:hAnsi="Corbel"/>
                <w:sz w:val="24"/>
                <w:szCs w:val="24"/>
              </w:rPr>
              <w:t>. Poznań. Wyd. Zysk i S-ka</w:t>
            </w:r>
          </w:p>
          <w:p w:rsidR="00050934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Castells M. (2008):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Społeczeństwo sieci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.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Dobek-Ostrowska B. (2004):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 Podstawy komunikowania społecznego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Wrocław, Wyd. ASTRUM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Eco U. (1996):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Semiologia życia codziennego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Warszawa </w:t>
            </w:r>
          </w:p>
          <w:p w:rsidR="00E73F82" w:rsidRPr="00E604E9" w:rsidRDefault="00E73F82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Griffin E. (2003):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>Podstawy komunikacji społecznej.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Gdańsk </w:t>
            </w:r>
          </w:p>
          <w:p w:rsidR="00050934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Goban-Klas T. (2005):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 xml:space="preserve">Cywilizacja medialna. Geneza, ewolucja, eksplozja,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Warszawa, WSiP </w:t>
            </w:r>
          </w:p>
          <w:p w:rsidR="0072703F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Pisarek W. (2008):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Wstęp do nauki o komunikowaniu.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Salzman P.C., Rice P.C. (2009):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Myśleć jak antropolog</w:t>
            </w:r>
            <w:r w:rsidRPr="00E604E9">
              <w:rPr>
                <w:rFonts w:ascii="Corbel" w:hAnsi="Corbel"/>
                <w:sz w:val="24"/>
                <w:szCs w:val="24"/>
              </w:rPr>
              <w:t>, przekł. [z ang.] Ola i Wojciech Kubińscy; wstęp Wojciech J. Burszta. Gdańsk.  Gdańskie Wydaw. Psychologiczne</w:t>
            </w:r>
          </w:p>
          <w:p w:rsidR="0072703F" w:rsidRPr="00E604E9" w:rsidRDefault="0072703F" w:rsidP="0072703F">
            <w:pPr>
              <w:pStyle w:val="NormalnyWeb"/>
              <w:rPr>
                <w:rFonts w:ascii="Corbel" w:hAnsi="Corbel"/>
                <w:b/>
              </w:rPr>
            </w:pPr>
            <w:r w:rsidRPr="00E604E9">
              <w:rPr>
                <w:rFonts w:ascii="Corbel" w:hAnsi="Corbel"/>
                <w:b/>
              </w:rPr>
              <w:t>Lektura (</w:t>
            </w:r>
            <w:r w:rsidR="00882D5E" w:rsidRPr="00E604E9">
              <w:rPr>
                <w:rFonts w:ascii="Corbel" w:hAnsi="Corbel"/>
                <w:b/>
              </w:rPr>
              <w:t>1</w:t>
            </w:r>
            <w:r w:rsidRPr="00E604E9">
              <w:rPr>
                <w:rFonts w:ascii="Corbel" w:hAnsi="Corbel"/>
                <w:b/>
              </w:rPr>
              <w:t xml:space="preserve"> do wyboru):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Hall Edward T. (1987):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Bezgłośny język.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HallEdward T. (1976):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Ukryty wymiar.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Goffman E. (2009): Człowiek w teatrze życia codziennego. Warszawa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Pease A. (2003):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Mowa ciała. Jak odczytywać myśli innych ludzi z ich gestów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Kielce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Pease A. i B. (2010): </w:t>
            </w:r>
            <w:r w:rsidRPr="00E604E9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Dlaczego mężczyźni kłamią a kobiety płaczą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>. Poznań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17" w:rsidRDefault="00B73E17" w:rsidP="00C16ABF">
      <w:pPr>
        <w:spacing w:after="0" w:line="240" w:lineRule="auto"/>
      </w:pPr>
      <w:r>
        <w:separator/>
      </w:r>
    </w:p>
  </w:endnote>
  <w:endnote w:type="continuationSeparator" w:id="1">
    <w:p w:rsidR="00B73E17" w:rsidRDefault="00B73E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17" w:rsidRDefault="00B73E17" w:rsidP="00C16ABF">
      <w:pPr>
        <w:spacing w:after="0" w:line="240" w:lineRule="auto"/>
      </w:pPr>
      <w:r>
        <w:separator/>
      </w:r>
    </w:p>
  </w:footnote>
  <w:footnote w:type="continuationSeparator" w:id="1">
    <w:p w:rsidR="00B73E17" w:rsidRDefault="00B73E1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796B39"/>
    <w:multiLevelType w:val="hybridMultilevel"/>
    <w:tmpl w:val="897A7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2A3"/>
    <w:rsid w:val="000048FD"/>
    <w:rsid w:val="000077B4"/>
    <w:rsid w:val="00015B8F"/>
    <w:rsid w:val="00022ECE"/>
    <w:rsid w:val="00042A51"/>
    <w:rsid w:val="00042D2E"/>
    <w:rsid w:val="00042DBE"/>
    <w:rsid w:val="00044C82"/>
    <w:rsid w:val="00050934"/>
    <w:rsid w:val="00070ED6"/>
    <w:rsid w:val="000742DC"/>
    <w:rsid w:val="00083695"/>
    <w:rsid w:val="00084C12"/>
    <w:rsid w:val="0009462C"/>
    <w:rsid w:val="00094B12"/>
    <w:rsid w:val="00096C46"/>
    <w:rsid w:val="000A296F"/>
    <w:rsid w:val="000A2A28"/>
    <w:rsid w:val="000A73EE"/>
    <w:rsid w:val="000B192D"/>
    <w:rsid w:val="000B28EE"/>
    <w:rsid w:val="000B3E37"/>
    <w:rsid w:val="000C1643"/>
    <w:rsid w:val="000D04B0"/>
    <w:rsid w:val="000E2047"/>
    <w:rsid w:val="000E3B46"/>
    <w:rsid w:val="000F1C57"/>
    <w:rsid w:val="000F5615"/>
    <w:rsid w:val="00104A91"/>
    <w:rsid w:val="00124BFF"/>
    <w:rsid w:val="0012560E"/>
    <w:rsid w:val="00127108"/>
    <w:rsid w:val="00132F71"/>
    <w:rsid w:val="00134B13"/>
    <w:rsid w:val="001447E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0D56"/>
    <w:rsid w:val="00192F37"/>
    <w:rsid w:val="001A018F"/>
    <w:rsid w:val="001A70D2"/>
    <w:rsid w:val="001D657B"/>
    <w:rsid w:val="001D7B54"/>
    <w:rsid w:val="001E0209"/>
    <w:rsid w:val="001E6872"/>
    <w:rsid w:val="001F2CA2"/>
    <w:rsid w:val="002068C3"/>
    <w:rsid w:val="002144C0"/>
    <w:rsid w:val="0022477D"/>
    <w:rsid w:val="002278A9"/>
    <w:rsid w:val="00230063"/>
    <w:rsid w:val="002336F9"/>
    <w:rsid w:val="0024028F"/>
    <w:rsid w:val="00244ABC"/>
    <w:rsid w:val="00261E9D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083"/>
    <w:rsid w:val="00361AC2"/>
    <w:rsid w:val="00363F78"/>
    <w:rsid w:val="003A0A5B"/>
    <w:rsid w:val="003A1176"/>
    <w:rsid w:val="003A599B"/>
    <w:rsid w:val="003A5FA2"/>
    <w:rsid w:val="003C0901"/>
    <w:rsid w:val="003C0BAE"/>
    <w:rsid w:val="003D18A9"/>
    <w:rsid w:val="003D6CE2"/>
    <w:rsid w:val="003E1941"/>
    <w:rsid w:val="003E2FE6"/>
    <w:rsid w:val="003E49D5"/>
    <w:rsid w:val="003F055C"/>
    <w:rsid w:val="003F38C0"/>
    <w:rsid w:val="0040024E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15D"/>
    <w:rsid w:val="00467E68"/>
    <w:rsid w:val="004706D1"/>
    <w:rsid w:val="00471326"/>
    <w:rsid w:val="0047598D"/>
    <w:rsid w:val="004840FD"/>
    <w:rsid w:val="00490F7D"/>
    <w:rsid w:val="00491678"/>
    <w:rsid w:val="004968E2"/>
    <w:rsid w:val="00496901"/>
    <w:rsid w:val="004A3EEA"/>
    <w:rsid w:val="004A4D1F"/>
    <w:rsid w:val="004A57CA"/>
    <w:rsid w:val="004D1A49"/>
    <w:rsid w:val="004D3D3B"/>
    <w:rsid w:val="004D5282"/>
    <w:rsid w:val="004D6521"/>
    <w:rsid w:val="004E597E"/>
    <w:rsid w:val="004F1551"/>
    <w:rsid w:val="004F55A3"/>
    <w:rsid w:val="005002A3"/>
    <w:rsid w:val="0050496F"/>
    <w:rsid w:val="00513B6F"/>
    <w:rsid w:val="00517C63"/>
    <w:rsid w:val="00526C94"/>
    <w:rsid w:val="005363C4"/>
    <w:rsid w:val="00536BDE"/>
    <w:rsid w:val="00543A31"/>
    <w:rsid w:val="00543ACC"/>
    <w:rsid w:val="0056696D"/>
    <w:rsid w:val="00573EF9"/>
    <w:rsid w:val="0058100F"/>
    <w:rsid w:val="0059484D"/>
    <w:rsid w:val="005A0855"/>
    <w:rsid w:val="005A3196"/>
    <w:rsid w:val="005C080F"/>
    <w:rsid w:val="005C55E5"/>
    <w:rsid w:val="005C696A"/>
    <w:rsid w:val="005D5458"/>
    <w:rsid w:val="005E6E85"/>
    <w:rsid w:val="005F31D2"/>
    <w:rsid w:val="0061029B"/>
    <w:rsid w:val="00617230"/>
    <w:rsid w:val="00621CE1"/>
    <w:rsid w:val="0062260E"/>
    <w:rsid w:val="00627FC9"/>
    <w:rsid w:val="00631C9F"/>
    <w:rsid w:val="00647FA8"/>
    <w:rsid w:val="00650C5F"/>
    <w:rsid w:val="00654934"/>
    <w:rsid w:val="006620D9"/>
    <w:rsid w:val="00671958"/>
    <w:rsid w:val="00675843"/>
    <w:rsid w:val="00687F67"/>
    <w:rsid w:val="00696477"/>
    <w:rsid w:val="006A073E"/>
    <w:rsid w:val="006D050F"/>
    <w:rsid w:val="006D6139"/>
    <w:rsid w:val="006E570D"/>
    <w:rsid w:val="006E5D65"/>
    <w:rsid w:val="006F0AF7"/>
    <w:rsid w:val="006F1282"/>
    <w:rsid w:val="006F1FBC"/>
    <w:rsid w:val="006F31E2"/>
    <w:rsid w:val="006F7D9C"/>
    <w:rsid w:val="00700F88"/>
    <w:rsid w:val="00706544"/>
    <w:rsid w:val="007072BA"/>
    <w:rsid w:val="0071474D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3BF1"/>
    <w:rsid w:val="00766FD4"/>
    <w:rsid w:val="007771AF"/>
    <w:rsid w:val="0078168C"/>
    <w:rsid w:val="00787351"/>
    <w:rsid w:val="00787C2A"/>
    <w:rsid w:val="00790E27"/>
    <w:rsid w:val="007A4022"/>
    <w:rsid w:val="007A6E6E"/>
    <w:rsid w:val="007C3299"/>
    <w:rsid w:val="007C3BCC"/>
    <w:rsid w:val="007C4546"/>
    <w:rsid w:val="007D279B"/>
    <w:rsid w:val="007D6E56"/>
    <w:rsid w:val="007F1652"/>
    <w:rsid w:val="007F4155"/>
    <w:rsid w:val="0081554D"/>
    <w:rsid w:val="0081707E"/>
    <w:rsid w:val="008229C9"/>
    <w:rsid w:val="008449B3"/>
    <w:rsid w:val="0085747A"/>
    <w:rsid w:val="00882D5E"/>
    <w:rsid w:val="00884922"/>
    <w:rsid w:val="00885F64"/>
    <w:rsid w:val="008917F9"/>
    <w:rsid w:val="00892AA9"/>
    <w:rsid w:val="008932B4"/>
    <w:rsid w:val="008A45F7"/>
    <w:rsid w:val="008B41F0"/>
    <w:rsid w:val="008C0CC0"/>
    <w:rsid w:val="008C19A9"/>
    <w:rsid w:val="008C263A"/>
    <w:rsid w:val="008C379D"/>
    <w:rsid w:val="008C5147"/>
    <w:rsid w:val="008C5359"/>
    <w:rsid w:val="008C5363"/>
    <w:rsid w:val="008D3DFB"/>
    <w:rsid w:val="008E3ED4"/>
    <w:rsid w:val="008E64F4"/>
    <w:rsid w:val="008F12C9"/>
    <w:rsid w:val="008F2209"/>
    <w:rsid w:val="008F6E29"/>
    <w:rsid w:val="00916188"/>
    <w:rsid w:val="00923D7D"/>
    <w:rsid w:val="009508DF"/>
    <w:rsid w:val="00950DAC"/>
    <w:rsid w:val="00954A07"/>
    <w:rsid w:val="00997F14"/>
    <w:rsid w:val="009A78D9"/>
    <w:rsid w:val="009C0761"/>
    <w:rsid w:val="009C1331"/>
    <w:rsid w:val="009C3E31"/>
    <w:rsid w:val="009C54AE"/>
    <w:rsid w:val="009C788E"/>
    <w:rsid w:val="009E3B41"/>
    <w:rsid w:val="009F3C5C"/>
    <w:rsid w:val="009F4610"/>
    <w:rsid w:val="009F771B"/>
    <w:rsid w:val="00A00ECC"/>
    <w:rsid w:val="00A155EE"/>
    <w:rsid w:val="00A2245B"/>
    <w:rsid w:val="00A2269B"/>
    <w:rsid w:val="00A30110"/>
    <w:rsid w:val="00A36899"/>
    <w:rsid w:val="00A371F6"/>
    <w:rsid w:val="00A43BF6"/>
    <w:rsid w:val="00A53FA5"/>
    <w:rsid w:val="00A54817"/>
    <w:rsid w:val="00A601C8"/>
    <w:rsid w:val="00A60799"/>
    <w:rsid w:val="00A6288F"/>
    <w:rsid w:val="00A84C85"/>
    <w:rsid w:val="00A93B5D"/>
    <w:rsid w:val="00A97DE1"/>
    <w:rsid w:val="00AB053C"/>
    <w:rsid w:val="00AB3197"/>
    <w:rsid w:val="00AC7DA4"/>
    <w:rsid w:val="00AD1146"/>
    <w:rsid w:val="00AD27D3"/>
    <w:rsid w:val="00AD66D6"/>
    <w:rsid w:val="00AE1160"/>
    <w:rsid w:val="00AE203C"/>
    <w:rsid w:val="00AE2E74"/>
    <w:rsid w:val="00AE5FCB"/>
    <w:rsid w:val="00AF2C1E"/>
    <w:rsid w:val="00AF6989"/>
    <w:rsid w:val="00B06142"/>
    <w:rsid w:val="00B135B1"/>
    <w:rsid w:val="00B3130B"/>
    <w:rsid w:val="00B40ADB"/>
    <w:rsid w:val="00B43B77"/>
    <w:rsid w:val="00B43E80"/>
    <w:rsid w:val="00B5243E"/>
    <w:rsid w:val="00B607DB"/>
    <w:rsid w:val="00B66529"/>
    <w:rsid w:val="00B73E17"/>
    <w:rsid w:val="00B75946"/>
    <w:rsid w:val="00B8056E"/>
    <w:rsid w:val="00B819C8"/>
    <w:rsid w:val="00B82308"/>
    <w:rsid w:val="00B90885"/>
    <w:rsid w:val="00BB520A"/>
    <w:rsid w:val="00BB5925"/>
    <w:rsid w:val="00BB678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376"/>
    <w:rsid w:val="00D17C3C"/>
    <w:rsid w:val="00D203AD"/>
    <w:rsid w:val="00D26B2C"/>
    <w:rsid w:val="00D31823"/>
    <w:rsid w:val="00D352C9"/>
    <w:rsid w:val="00D425B2"/>
    <w:rsid w:val="00D428D6"/>
    <w:rsid w:val="00D552B2"/>
    <w:rsid w:val="00D608D1"/>
    <w:rsid w:val="00D65088"/>
    <w:rsid w:val="00D74119"/>
    <w:rsid w:val="00D8075B"/>
    <w:rsid w:val="00D8678B"/>
    <w:rsid w:val="00DA2114"/>
    <w:rsid w:val="00DA352D"/>
    <w:rsid w:val="00DC2378"/>
    <w:rsid w:val="00DD6608"/>
    <w:rsid w:val="00DE09C0"/>
    <w:rsid w:val="00DE1321"/>
    <w:rsid w:val="00DE28A7"/>
    <w:rsid w:val="00DE4A14"/>
    <w:rsid w:val="00DF320D"/>
    <w:rsid w:val="00DF71C8"/>
    <w:rsid w:val="00E04B1C"/>
    <w:rsid w:val="00E129B8"/>
    <w:rsid w:val="00E21E7D"/>
    <w:rsid w:val="00E22FBC"/>
    <w:rsid w:val="00E243D9"/>
    <w:rsid w:val="00E24BF5"/>
    <w:rsid w:val="00E25338"/>
    <w:rsid w:val="00E256E7"/>
    <w:rsid w:val="00E51E44"/>
    <w:rsid w:val="00E57AB2"/>
    <w:rsid w:val="00E604E9"/>
    <w:rsid w:val="00E63348"/>
    <w:rsid w:val="00E70705"/>
    <w:rsid w:val="00E73F82"/>
    <w:rsid w:val="00E77E88"/>
    <w:rsid w:val="00E8107D"/>
    <w:rsid w:val="00E81DC9"/>
    <w:rsid w:val="00E960BB"/>
    <w:rsid w:val="00EA2074"/>
    <w:rsid w:val="00EA4832"/>
    <w:rsid w:val="00EA4E9D"/>
    <w:rsid w:val="00EC2256"/>
    <w:rsid w:val="00EC4899"/>
    <w:rsid w:val="00EC74C6"/>
    <w:rsid w:val="00ED03AB"/>
    <w:rsid w:val="00ED32D2"/>
    <w:rsid w:val="00EE32DE"/>
    <w:rsid w:val="00EE5457"/>
    <w:rsid w:val="00EE7549"/>
    <w:rsid w:val="00F070AB"/>
    <w:rsid w:val="00F14D56"/>
    <w:rsid w:val="00F17567"/>
    <w:rsid w:val="00F25319"/>
    <w:rsid w:val="00F27A7B"/>
    <w:rsid w:val="00F526AF"/>
    <w:rsid w:val="00F617C3"/>
    <w:rsid w:val="00F639E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3F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73F82"/>
  </w:style>
  <w:style w:type="character" w:customStyle="1" w:styleId="Nagwek1Znak">
    <w:name w:val="Nagłówek 1 Znak"/>
    <w:basedOn w:val="Domylnaczcionkaakapitu"/>
    <w:link w:val="Nagwek1"/>
    <w:uiPriority w:val="9"/>
    <w:rsid w:val="00E73F82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99900-4804-4C99-90B6-E1FBD902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2019-12-04T12:10:00Z</cp:lastPrinted>
  <dcterms:created xsi:type="dcterms:W3CDTF">2025-04-11T16:27:00Z</dcterms:created>
  <dcterms:modified xsi:type="dcterms:W3CDTF">2025-09-23T09:10:00Z</dcterms:modified>
</cp:coreProperties>
</file>